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9BD60" w14:textId="77777777" w:rsidR="00122BAC" w:rsidRDefault="00122BAC" w:rsidP="00122B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KIRTELTON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7B52D467" w14:textId="77777777" w:rsidR="00122BAC" w:rsidRDefault="00122BAC" w:rsidP="00122B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Bread Street Ward, London.</w:t>
      </w:r>
    </w:p>
    <w:p w14:paraId="33AB7887" w14:textId="77777777" w:rsidR="00122BAC" w:rsidRDefault="00122BAC" w:rsidP="00122BAC">
      <w:pPr>
        <w:pStyle w:val="NoSpacing"/>
        <w:rPr>
          <w:rFonts w:cs="Times New Roman"/>
          <w:szCs w:val="24"/>
        </w:rPr>
      </w:pPr>
    </w:p>
    <w:p w14:paraId="543BB413" w14:textId="77777777" w:rsidR="00122BAC" w:rsidRDefault="00122BAC" w:rsidP="00122BAC">
      <w:pPr>
        <w:pStyle w:val="NoSpacing"/>
        <w:rPr>
          <w:rFonts w:cs="Times New Roman"/>
          <w:szCs w:val="24"/>
        </w:rPr>
      </w:pPr>
    </w:p>
    <w:p w14:paraId="11781F5C" w14:textId="77777777" w:rsidR="00122BAC" w:rsidRDefault="00122BAC" w:rsidP="00122BA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a Scavenger.</w:t>
      </w:r>
    </w:p>
    <w:p w14:paraId="4857D9D3" w14:textId="77777777" w:rsidR="00122BAC" w:rsidRDefault="00122BAC" w:rsidP="00122BAC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6D4C3F7A" w14:textId="77777777" w:rsidR="00122BAC" w:rsidRDefault="00122BAC" w:rsidP="00122BAC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212C24A2" w14:textId="77777777" w:rsidR="00122BAC" w:rsidRDefault="00122BAC" w:rsidP="00122BAC">
      <w:pPr>
        <w:pStyle w:val="NoSpacing"/>
        <w:rPr>
          <w:rFonts w:eastAsia="Times New Roman" w:cs="Times New Roman"/>
          <w:szCs w:val="24"/>
        </w:rPr>
      </w:pPr>
    </w:p>
    <w:p w14:paraId="35861153" w14:textId="77777777" w:rsidR="00122BAC" w:rsidRDefault="00122BAC" w:rsidP="00122BAC">
      <w:pPr>
        <w:pStyle w:val="NoSpacing"/>
        <w:rPr>
          <w:rFonts w:eastAsia="Times New Roman" w:cs="Times New Roman"/>
          <w:szCs w:val="24"/>
        </w:rPr>
      </w:pPr>
    </w:p>
    <w:p w14:paraId="73537903" w14:textId="77777777" w:rsidR="00122BAC" w:rsidRDefault="00122BAC" w:rsidP="00122BA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21 April 2023  </w:t>
      </w:r>
    </w:p>
    <w:p w14:paraId="69F22B9D" w14:textId="64565C74" w:rsidR="00BA00AB" w:rsidRPr="00122BAC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122B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1A2DD" w14:textId="77777777" w:rsidR="00122BAC" w:rsidRDefault="00122BAC" w:rsidP="009139A6">
      <w:r>
        <w:separator/>
      </w:r>
    </w:p>
  </w:endnote>
  <w:endnote w:type="continuationSeparator" w:id="0">
    <w:p w14:paraId="2F7C7120" w14:textId="77777777" w:rsidR="00122BAC" w:rsidRDefault="00122B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F3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43A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84A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00D5D" w14:textId="77777777" w:rsidR="00122BAC" w:rsidRDefault="00122BAC" w:rsidP="009139A6">
      <w:r>
        <w:separator/>
      </w:r>
    </w:p>
  </w:footnote>
  <w:footnote w:type="continuationSeparator" w:id="0">
    <w:p w14:paraId="65DF4811" w14:textId="77777777" w:rsidR="00122BAC" w:rsidRDefault="00122B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786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1F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D6D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AC"/>
    <w:rsid w:val="000666E0"/>
    <w:rsid w:val="00122BA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1CFA2"/>
  <w15:chartTrackingRefBased/>
  <w15:docId w15:val="{A10EA7B4-7B27-4229-9154-229127F9D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2023-04-21T20:26:00Z</dcterms:created>
  <dcterms:modified xsi:type="dcterms:W3CDTF">2023-04-21T20:29:00Z</dcterms:modified>
</cp:coreProperties>
</file>